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4AA6" w14:textId="360B65B6" w:rsidR="00535962" w:rsidRPr="00F7167E" w:rsidRDefault="000D0101" w:rsidP="00816ABD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3AE7597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31AF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31AF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3AE7597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31AFA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C31AFA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C31A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C31AF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C31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C31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C31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C31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35A6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2F28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97C75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93C3F"/>
    <w:rsid w:val="007B0E1F"/>
    <w:rsid w:val="007B6F6F"/>
    <w:rsid w:val="00816ABD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BE261B"/>
    <w:rsid w:val="00C078CB"/>
    <w:rsid w:val="00C22DBE"/>
    <w:rsid w:val="00C31AFA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13</cp:revision>
  <cp:lastPrinted>2011-03-04T18:48:00Z</cp:lastPrinted>
  <dcterms:created xsi:type="dcterms:W3CDTF">2023-06-29T12:43:00Z</dcterms:created>
  <dcterms:modified xsi:type="dcterms:W3CDTF">2025-03-12T14:47:00Z</dcterms:modified>
</cp:coreProperties>
</file>